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DD4789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PMC</w:t>
                            </w:r>
                            <w:r w:rsidR="007C4C82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D4789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RAID </w:t>
                            </w:r>
                            <w:r w:rsidR="007C4C82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Card Driver in VMware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DD4789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PMC</w:t>
                      </w:r>
                      <w:r w:rsidR="007C4C82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</w:t>
                      </w:r>
                      <w:r w:rsidR="00DD4789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RAID </w:t>
                      </w:r>
                      <w:r w:rsidR="007C4C82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Card Driver in VMware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36127B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89166" w:history="1">
            <w:r w:rsidR="0036127B" w:rsidRPr="00C53F14">
              <w:rPr>
                <w:rStyle w:val="ab"/>
                <w:noProof/>
              </w:rPr>
              <w:t>1.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Precautions for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_Toc157789166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E5088A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7" w:history="1">
            <w:r w:rsidR="0036127B" w:rsidRPr="00C53F14">
              <w:rPr>
                <w:rStyle w:val="ab"/>
                <w:noProof/>
              </w:rPr>
              <w:t>2.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Preparation before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_Toc157789167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E5088A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8" w:history="1">
            <w:r w:rsidR="0036127B" w:rsidRPr="00C53F14">
              <w:rPr>
                <w:rStyle w:val="ab"/>
                <w:noProof/>
              </w:rPr>
              <w:t>3.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_Toc157789168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E5088A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9" w:history="1">
            <w:r w:rsidR="0036127B" w:rsidRPr="00C53F14">
              <w:rPr>
                <w:rStyle w:val="ab"/>
                <w:noProof/>
              </w:rPr>
              <w:t>4.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Uninstallation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_Toc157789169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4</w:t>
            </w:r>
            <w:r w:rsidR="0036127B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89166"/>
      <w:r w:rsidRPr="00292245">
        <w:lastRenderedPageBreak/>
        <w:t>Precautions for operation</w:t>
      </w:r>
      <w:bookmarkEnd w:id="0"/>
    </w:p>
    <w:p w:rsidR="007C4C82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version is only applicable to </w:t>
      </w:r>
      <w:r w:rsidR="00361940">
        <w:rPr>
          <w:color w:val="FF0000"/>
        </w:rPr>
        <w:t>VMware ESXI 6.7</w:t>
      </w:r>
      <w:r w:rsidR="00DD4789">
        <w:rPr>
          <w:color w:val="FF0000"/>
        </w:rPr>
        <w:t>.</w:t>
      </w:r>
    </w:p>
    <w:p w:rsid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is suitable for </w:t>
      </w:r>
      <w:r w:rsidR="00DD4789">
        <w:t xml:space="preserve">PMC RAID </w:t>
      </w:r>
      <w:r w:rsidRPr="007C4C82">
        <w:t>cards</w:t>
      </w:r>
      <w:r>
        <w:t>.</w:t>
      </w:r>
    </w:p>
    <w:p w:rsidR="007C4C82" w:rsidRP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>Driver upgrade requires server restart to take effect.</w:t>
      </w:r>
    </w:p>
    <w:p w:rsidR="00292245" w:rsidRDefault="00292245" w:rsidP="00292245">
      <w:pPr>
        <w:pStyle w:val="1"/>
      </w:pPr>
      <w:bookmarkStart w:id="1" w:name="_Toc157789167"/>
      <w:r w:rsidRPr="00292245">
        <w:t>Preparation before operation</w:t>
      </w:r>
      <w:bookmarkEnd w:id="1"/>
    </w:p>
    <w:p w:rsidR="007C4C82" w:rsidRDefault="00292245" w:rsidP="007C4C82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  <w:r w:rsidR="00AE07A7">
        <w:t xml:space="preserve"> </w:t>
      </w:r>
    </w:p>
    <w:p w:rsidR="00292245" w:rsidRDefault="007C4C82" w:rsidP="007C4C82">
      <w:pPr>
        <w:pStyle w:val="aa"/>
        <w:ind w:left="420" w:firstLineChars="0" w:firstLine="0"/>
      </w:pPr>
      <w:r>
        <w:rPr>
          <w:rFonts w:hint="eastAsia"/>
        </w:rPr>
        <w:t>#</w:t>
      </w:r>
      <w:proofErr w:type="spellStart"/>
      <w:r>
        <w:t>uname</w:t>
      </w:r>
      <w:proofErr w:type="spellEnd"/>
      <w:r>
        <w:t xml:space="preserve"> </w:t>
      </w:r>
      <w:r w:rsidR="0036127B">
        <w:t>-</w:t>
      </w:r>
      <w:r>
        <w:t>a</w:t>
      </w:r>
    </w:p>
    <w:p w:rsidR="0036127B" w:rsidRDefault="00361940" w:rsidP="007C4C82">
      <w:pPr>
        <w:pStyle w:val="aa"/>
        <w:ind w:left="420" w:firstLineChars="0" w:firstLine="0"/>
      </w:pPr>
      <w:r w:rsidRPr="00D700D2">
        <w:rPr>
          <w:noProof/>
        </w:rPr>
        <w:drawing>
          <wp:inline distT="0" distB="0" distL="0" distR="0" wp14:anchorId="4BB4CD05" wp14:editId="722A2622">
            <wp:extent cx="5274310" cy="247015"/>
            <wp:effectExtent l="0" t="0" r="254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36127B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driver version</w:t>
      </w:r>
      <w:r>
        <w:t>.</w:t>
      </w:r>
      <w:r w:rsidR="00DD4789">
        <w:t xml:space="preserve"> The </w:t>
      </w:r>
      <w:r w:rsidR="00DD4789">
        <w:rPr>
          <w:rFonts w:hint="eastAsia"/>
        </w:rPr>
        <w:t>driver</w:t>
      </w:r>
      <w:r w:rsidR="00DD4789">
        <w:t xml:space="preserve"> version is </w:t>
      </w:r>
      <w:r w:rsidR="00361940">
        <w:t>1.0.1.553</w:t>
      </w:r>
      <w:r w:rsidR="00DD4789">
        <w:rPr>
          <w:rFonts w:hint="eastAsia"/>
        </w:rPr>
        <w:t>.</w:t>
      </w:r>
    </w:p>
    <w:p w:rsidR="00292245" w:rsidRDefault="007C4C82" w:rsidP="007C4C82">
      <w:pPr>
        <w:ind w:firstLineChars="200" w:firstLine="420"/>
      </w:pPr>
      <w:r>
        <w:rPr>
          <w:rFonts w:hint="eastAsia"/>
        </w:rP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DD4789">
        <w:t>smartpqi</w:t>
      </w:r>
      <w:proofErr w:type="spellEnd"/>
    </w:p>
    <w:p w:rsidR="0036127B" w:rsidRDefault="00361940" w:rsidP="007C4C82">
      <w:pPr>
        <w:ind w:firstLineChars="200" w:firstLine="420"/>
      </w:pPr>
      <w:r w:rsidRPr="00941FE8">
        <w:rPr>
          <w:noProof/>
        </w:rPr>
        <w:drawing>
          <wp:inline distT="0" distB="0" distL="0" distR="0" wp14:anchorId="58A72E9D" wp14:editId="20B4318D">
            <wp:extent cx="5274310" cy="31940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E88" w:rsidRDefault="00B03FDD" w:rsidP="00B03FDD">
      <w:pPr>
        <w:pStyle w:val="1"/>
      </w:pPr>
      <w:bookmarkStart w:id="2" w:name="_Toc157789168"/>
      <w:r>
        <w:t>Driver I</w:t>
      </w:r>
      <w:r w:rsidRPr="00B03FDD">
        <w:t>nstallation</w:t>
      </w:r>
      <w:bookmarkEnd w:id="2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r w:rsidR="00361940" w:rsidRPr="00941FE8">
        <w:t>MSCC_bootbank_smartpqi_67.4252.0.103-1OEM.670.0.0.8169922.vib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7C4C82">
        <w:rPr>
          <w:rFonts w:hint="eastAsia"/>
        </w:rPr>
        <w:t>/</w:t>
      </w:r>
      <w:proofErr w:type="spellStart"/>
      <w:r w:rsidR="007C4C82">
        <w:t>tmp</w:t>
      </w:r>
      <w:proofErr w:type="spellEnd"/>
      <w:r w:rsidR="00B03FDD">
        <w:t xml:space="preserve"> directory</w:t>
      </w:r>
      <w:r w:rsidR="007F648E">
        <w:t>，</w:t>
      </w:r>
      <w:r w:rsidR="00B03FDD" w:rsidRPr="00B03FDD">
        <w:t>and execute the driver installation command</w:t>
      </w:r>
      <w:r w:rsidR="007C4C82">
        <w:t>.</w:t>
      </w:r>
    </w:p>
    <w:p w:rsidR="0036127B" w:rsidRDefault="007F648E" w:rsidP="0036127B">
      <w:pPr>
        <w:ind w:firstLineChars="200" w:firstLine="420"/>
        <w:rPr>
          <w:b/>
          <w:noProof/>
        </w:rPr>
      </w:pPr>
      <w:r>
        <w:t>#</w:t>
      </w:r>
      <w:proofErr w:type="spellStart"/>
      <w:r w:rsidR="007C4C82">
        <w:rPr>
          <w:rFonts w:hint="eastAsia"/>
        </w:rPr>
        <w:t>esxcli</w:t>
      </w:r>
      <w:proofErr w:type="spellEnd"/>
      <w:r w:rsidR="007C4C82">
        <w:rPr>
          <w:rFonts w:hint="eastAsia"/>
        </w:rPr>
        <w:t xml:space="preserve"> software </w:t>
      </w:r>
      <w:proofErr w:type="spellStart"/>
      <w:r w:rsidR="007C4C82">
        <w:rPr>
          <w:rFonts w:hint="eastAsia"/>
        </w:rPr>
        <w:t>vib</w:t>
      </w:r>
      <w:proofErr w:type="spellEnd"/>
      <w:r w:rsidR="007C4C82">
        <w:rPr>
          <w:rFonts w:hint="eastAsia"/>
        </w:rPr>
        <w:t xml:space="preserve"> install -v /tmp/</w:t>
      </w:r>
      <w:r w:rsidR="00361940" w:rsidRPr="00941FE8">
        <w:t>MSCC_bootbank_smartpqi_67.4252.0.103-1OEM.670.0.0.8169922.vib</w:t>
      </w:r>
    </w:p>
    <w:p w:rsidR="00361940" w:rsidRDefault="00361940" w:rsidP="0036127B">
      <w:pPr>
        <w:ind w:firstLineChars="200" w:firstLine="420"/>
      </w:pPr>
      <w:r w:rsidRPr="00941FE8">
        <w:rPr>
          <w:noProof/>
        </w:rPr>
        <w:drawing>
          <wp:inline distT="0" distB="0" distL="0" distR="0" wp14:anchorId="7F56AD12" wp14:editId="3B3A7B1C">
            <wp:extent cx="5274310" cy="63754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  <w:r w:rsidR="007C4C82">
        <w:t>.</w:t>
      </w:r>
    </w:p>
    <w:p w:rsidR="007C4C82" w:rsidRDefault="007C4C82" w:rsidP="007C4C82">
      <w:pPr>
        <w:pStyle w:val="aa"/>
        <w:ind w:left="420" w:firstLineChars="0" w:firstLine="0"/>
      </w:pPr>
      <w: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DD4789">
        <w:t>smartpqi</w:t>
      </w:r>
      <w:proofErr w:type="spellEnd"/>
    </w:p>
    <w:p w:rsidR="00DE1C95" w:rsidRDefault="00361940" w:rsidP="00B03FDD">
      <w:pPr>
        <w:spacing w:line="360" w:lineRule="auto"/>
        <w:ind w:firstLineChars="200" w:firstLine="420"/>
      </w:pPr>
      <w:r w:rsidRPr="00B72A0C">
        <w:rPr>
          <w:noProof/>
        </w:rPr>
        <w:drawing>
          <wp:inline distT="0" distB="0" distL="0" distR="0" wp14:anchorId="63314330" wp14:editId="73EB6319">
            <wp:extent cx="5274310" cy="3321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B03FDD" w:rsidP="00B03FDD">
      <w:pPr>
        <w:pStyle w:val="1"/>
      </w:pPr>
      <w:bookmarkStart w:id="3" w:name="_Toc157789169"/>
      <w:r>
        <w:lastRenderedPageBreak/>
        <w:t>Driver U</w:t>
      </w:r>
      <w:r w:rsidRPr="00B03FDD">
        <w:t>ninstallation</w:t>
      </w:r>
      <w:bookmarkEnd w:id="3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7C4C82" w:rsidP="007C4C82">
      <w:pPr>
        <w:pStyle w:val="aa"/>
        <w:spacing w:line="360" w:lineRule="auto"/>
        <w:ind w:left="420" w:firstLineChars="0" w:firstLine="0"/>
      </w:pPr>
      <w:r>
        <w:rPr>
          <w:rFonts w:hint="eastAsia"/>
        </w:rPr>
        <w:t>#</w:t>
      </w:r>
      <w:proofErr w:type="spellStart"/>
      <w:r w:rsidRPr="00A2067C">
        <w:t>esxc</w:t>
      </w:r>
      <w:r>
        <w:t>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remove </w:t>
      </w:r>
      <w:r>
        <w:rPr>
          <w:rFonts w:hint="eastAsia"/>
        </w:rPr>
        <w:t>-</w:t>
      </w:r>
      <w:r>
        <w:t xml:space="preserve">n </w:t>
      </w:r>
      <w:r w:rsidR="009F2C9D">
        <w:t>smartpqi</w:t>
      </w:r>
      <w:bookmarkStart w:id="4" w:name="_GoBack"/>
      <w:bookmarkEnd w:id="4"/>
    </w:p>
    <w:p w:rsidR="00DE1C95" w:rsidRDefault="00361940" w:rsidP="00901C4D">
      <w:pPr>
        <w:pStyle w:val="aa"/>
        <w:spacing w:line="360" w:lineRule="auto"/>
        <w:ind w:left="360" w:firstLineChars="0" w:firstLine="0"/>
      </w:pPr>
      <w:r w:rsidRPr="00B72A0C">
        <w:rPr>
          <w:noProof/>
        </w:rPr>
        <w:drawing>
          <wp:inline distT="0" distB="0" distL="0" distR="0" wp14:anchorId="775CF116" wp14:editId="4399C69D">
            <wp:extent cx="5274310" cy="64579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 xml:space="preserve">on has successfully </w:t>
      </w:r>
      <w:r w:rsidR="007C4C82">
        <w:t>uninstalled.</w:t>
      </w:r>
    </w:p>
    <w:p w:rsidR="007C4C82" w:rsidRDefault="007C4C82" w:rsidP="007C4C82">
      <w:pPr>
        <w:pStyle w:val="aa"/>
        <w:spacing w:line="360" w:lineRule="auto"/>
        <w:ind w:left="420" w:firstLineChars="0" w:firstLine="0"/>
      </w:pPr>
      <w:r>
        <w:t>#</w:t>
      </w:r>
      <w:proofErr w:type="spellStart"/>
      <w:r w:rsidRPr="00A54796">
        <w:t>esxcli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</w:t>
      </w:r>
      <w:proofErr w:type="spellStart"/>
      <w:r>
        <w:t>list|grep</w:t>
      </w:r>
      <w:proofErr w:type="spellEnd"/>
      <w:r>
        <w:t xml:space="preserve"> </w:t>
      </w:r>
      <w:proofErr w:type="spellStart"/>
      <w:r w:rsidR="00DD4789">
        <w:t>smartpqi</w:t>
      </w:r>
      <w:proofErr w:type="spellEnd"/>
    </w:p>
    <w:p w:rsidR="00472AF4" w:rsidRPr="0036127B" w:rsidRDefault="00361940" w:rsidP="00472AF4">
      <w:pPr>
        <w:spacing w:line="360" w:lineRule="auto"/>
        <w:ind w:left="420"/>
      </w:pPr>
      <w:r w:rsidRPr="00B72A0C">
        <w:rPr>
          <w:noProof/>
        </w:rPr>
        <w:drawing>
          <wp:inline distT="0" distB="0" distL="0" distR="0" wp14:anchorId="726C4154" wp14:editId="3E132AF4">
            <wp:extent cx="5274310" cy="24257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AF4" w:rsidRPr="00472AF4" w:rsidRDefault="00472AF4" w:rsidP="00901C4D">
      <w:pPr>
        <w:pStyle w:val="aa"/>
        <w:spacing w:line="360" w:lineRule="auto"/>
        <w:ind w:left="360" w:firstLineChars="0" w:firstLine="0"/>
      </w:pP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88A" w:rsidRDefault="00E5088A">
      <w:r>
        <w:separator/>
      </w:r>
    </w:p>
  </w:endnote>
  <w:endnote w:type="continuationSeparator" w:id="0">
    <w:p w:rsidR="00E5088A" w:rsidRDefault="00E5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2C9D">
      <w:rPr>
        <w:rStyle w:val="a9"/>
        <w:noProof/>
      </w:rPr>
      <w:t>4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88A" w:rsidRDefault="00E5088A">
      <w:r>
        <w:separator/>
      </w:r>
    </w:p>
  </w:footnote>
  <w:footnote w:type="continuationSeparator" w:id="0">
    <w:p w:rsidR="00E5088A" w:rsidRDefault="00E50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8"/>
  </w:num>
  <w:num w:numId="9">
    <w:abstractNumId w:val="7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4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12"/>
  </w:num>
  <w:num w:numId="22">
    <w:abstractNumId w:val="8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6127B"/>
    <w:rsid w:val="00361940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64DF2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083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C4C82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9F2C9D"/>
    <w:rsid w:val="00A22250"/>
    <w:rsid w:val="00A23074"/>
    <w:rsid w:val="00A53127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6040E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D4789"/>
    <w:rsid w:val="00DE1C95"/>
    <w:rsid w:val="00E153F6"/>
    <w:rsid w:val="00E1669B"/>
    <w:rsid w:val="00E26FED"/>
    <w:rsid w:val="00E43842"/>
    <w:rsid w:val="00E438AB"/>
    <w:rsid w:val="00E5088A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BC7BCC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984</TotalTime>
  <Pages>4</Pages>
  <Words>220</Words>
  <Characters>1259</Characters>
  <Application>Microsoft Office Word</Application>
  <DocSecurity>0</DocSecurity>
  <Lines>10</Lines>
  <Paragraphs>2</Paragraphs>
  <ScaleCrop>false</ScaleCrop>
  <Company>zte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50</cp:revision>
  <cp:lastPrinted>2113-01-01T00:00:00Z</cp:lastPrinted>
  <dcterms:created xsi:type="dcterms:W3CDTF">2023-10-26T08:23:00Z</dcterms:created>
  <dcterms:modified xsi:type="dcterms:W3CDTF">2024-02-06T07:15:00Z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